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AC05D" w14:textId="77777777" w:rsidR="00E82F46" w:rsidRDefault="00E82F46" w:rsidP="00E82F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ROGERSON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0928BCD" w14:textId="77777777" w:rsidR="00E82F46" w:rsidRDefault="00E82F46" w:rsidP="00E82F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Morton, West Riding of Yorkshire. Yeoman.</w:t>
      </w:r>
    </w:p>
    <w:p w14:paraId="3109ED0C" w14:textId="77777777" w:rsidR="00E82F46" w:rsidRDefault="00E82F46" w:rsidP="00E82F46">
      <w:pPr>
        <w:rPr>
          <w:rFonts w:ascii="Times New Roman" w:hAnsi="Times New Roman" w:cs="Times New Roman"/>
        </w:rPr>
      </w:pPr>
    </w:p>
    <w:p w14:paraId="64D7BA53" w14:textId="77777777" w:rsidR="00E82F46" w:rsidRDefault="00E82F46" w:rsidP="00E82F46">
      <w:pPr>
        <w:rPr>
          <w:rFonts w:ascii="Times New Roman" w:hAnsi="Times New Roman" w:cs="Times New Roman"/>
        </w:rPr>
      </w:pPr>
    </w:p>
    <w:p w14:paraId="4314019B" w14:textId="77777777" w:rsidR="00E82F46" w:rsidRDefault="00E82F46" w:rsidP="00E82F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Thomas Strickland(q.v.), Edward Redmayne(q.v.), John </w:t>
      </w:r>
      <w:proofErr w:type="spellStart"/>
      <w:r>
        <w:rPr>
          <w:rFonts w:ascii="Times New Roman" w:hAnsi="Times New Roman" w:cs="Times New Roman"/>
        </w:rPr>
        <w:t>Preson</w:t>
      </w:r>
      <w:proofErr w:type="spellEnd"/>
      <w:r>
        <w:rPr>
          <w:rFonts w:ascii="Times New Roman" w:hAnsi="Times New Roman" w:cs="Times New Roman"/>
        </w:rPr>
        <w:t>(q.v.)</w:t>
      </w:r>
    </w:p>
    <w:p w14:paraId="718E7005" w14:textId="77777777" w:rsidR="00E82F46" w:rsidRDefault="00E82F46" w:rsidP="00E82F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Margaret Redmayne(q.v.), as the executors of Sir William Redmayne(q.v.),</w:t>
      </w:r>
    </w:p>
    <w:p w14:paraId="006C726C" w14:textId="77777777" w:rsidR="00E82F46" w:rsidRDefault="00E82F46" w:rsidP="00E82F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debt against him and Adam Broun of </w:t>
      </w:r>
    </w:p>
    <w:p w14:paraId="5B6E3D6C" w14:textId="77777777" w:rsidR="00E82F46" w:rsidRDefault="00E82F46" w:rsidP="00E82F46">
      <w:pPr>
        <w:ind w:left="720"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Riddlesden</w:t>
      </w:r>
      <w:proofErr w:type="spellEnd"/>
      <w:r>
        <w:rPr>
          <w:rFonts w:ascii="Times New Roman" w:hAnsi="Times New Roman" w:cs="Times New Roman"/>
        </w:rPr>
        <w:t>(q.v.).</w:t>
      </w:r>
    </w:p>
    <w:p w14:paraId="2F374E2D" w14:textId="77777777" w:rsidR="00E82F46" w:rsidRDefault="00E82F46" w:rsidP="00E82F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213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7BECF8A" w14:textId="77777777" w:rsidR="00E82F46" w:rsidRDefault="00E82F46" w:rsidP="00E82F46">
      <w:pPr>
        <w:rPr>
          <w:rFonts w:ascii="Times New Roman" w:hAnsi="Times New Roman" w:cs="Times New Roman"/>
        </w:rPr>
      </w:pPr>
    </w:p>
    <w:p w14:paraId="6E2CCE00" w14:textId="77777777" w:rsidR="00E82F46" w:rsidRDefault="00E82F46" w:rsidP="00E82F46">
      <w:pPr>
        <w:rPr>
          <w:rFonts w:ascii="Times New Roman" w:hAnsi="Times New Roman" w:cs="Times New Roman"/>
        </w:rPr>
      </w:pPr>
    </w:p>
    <w:p w14:paraId="47E7D35B" w14:textId="77777777" w:rsidR="00E82F46" w:rsidRDefault="00E82F46" w:rsidP="00E82F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November 2018</w:t>
      </w:r>
    </w:p>
    <w:p w14:paraId="54404646" w14:textId="77777777" w:rsidR="006B2F86" w:rsidRPr="00E71FC3" w:rsidRDefault="00E82F46" w:rsidP="00E71FC3">
      <w:pPr>
        <w:pStyle w:val="NoSpacing"/>
      </w:pPr>
      <w:bookmarkStart w:id="0" w:name="_GoBack"/>
      <w:bookmarkEnd w:id="0"/>
    </w:p>
    <w:sectPr w:rsidR="006B2F86" w:rsidRPr="00E71FC3" w:rsidSect="00E82F46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F9D68" w14:textId="77777777" w:rsidR="00E82F46" w:rsidRDefault="00E82F46" w:rsidP="00E71FC3">
      <w:r>
        <w:separator/>
      </w:r>
    </w:p>
  </w:endnote>
  <w:endnote w:type="continuationSeparator" w:id="0">
    <w:p w14:paraId="5A2C4BEB" w14:textId="77777777" w:rsidR="00E82F46" w:rsidRDefault="00E82F4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3B8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4CD10" w14:textId="77777777" w:rsidR="00E82F46" w:rsidRDefault="00E82F46" w:rsidP="00E71FC3">
      <w:r>
        <w:separator/>
      </w:r>
    </w:p>
  </w:footnote>
  <w:footnote w:type="continuationSeparator" w:id="0">
    <w:p w14:paraId="269D65AE" w14:textId="77777777" w:rsidR="00E82F46" w:rsidRDefault="00E82F4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4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2F4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57C0F"/>
  <w15:chartTrackingRefBased/>
  <w15:docId w15:val="{3A787EF0-7748-4C7C-81D2-F0483FE56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2F4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82F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2018-11-26T22:22:00Z</dcterms:created>
  <dcterms:modified xsi:type="dcterms:W3CDTF">2018-11-26T22:23:00Z</dcterms:modified>
</cp:coreProperties>
</file>